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237A4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Adam PLOMMER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110D5DDB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Lead beater.</w:t>
      </w:r>
    </w:p>
    <w:p w14:paraId="48D654C7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</w:p>
    <w:p w14:paraId="617F354D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</w:p>
    <w:p w14:paraId="682CB119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Robert Chapman(q.v.) brought a plaint of debt against him and four others.</w:t>
      </w:r>
    </w:p>
    <w:p w14:paraId="1592FC07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53A8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42DB5A41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</w:p>
    <w:p w14:paraId="742254EA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</w:p>
    <w:p w14:paraId="64208506" w14:textId="77777777" w:rsidR="00A75DAF" w:rsidRDefault="00A75DAF" w:rsidP="00A75DA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6 May 2024</w:t>
      </w:r>
    </w:p>
    <w:p w14:paraId="7791D0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C9432" w14:textId="77777777" w:rsidR="00A75DAF" w:rsidRDefault="00A75DAF" w:rsidP="009139A6">
      <w:r>
        <w:separator/>
      </w:r>
    </w:p>
  </w:endnote>
  <w:endnote w:type="continuationSeparator" w:id="0">
    <w:p w14:paraId="6DA49D40" w14:textId="77777777" w:rsidR="00A75DAF" w:rsidRDefault="00A75D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09F1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6A8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703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1689DA" w14:textId="77777777" w:rsidR="00A75DAF" w:rsidRDefault="00A75DAF" w:rsidP="009139A6">
      <w:r>
        <w:separator/>
      </w:r>
    </w:p>
  </w:footnote>
  <w:footnote w:type="continuationSeparator" w:id="0">
    <w:p w14:paraId="1B30F349" w14:textId="77777777" w:rsidR="00A75DAF" w:rsidRDefault="00A75D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8678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27A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6540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DA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75DAF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D2F2B"/>
  <w15:chartTrackingRefBased/>
  <w15:docId w15:val="{042E17F6-1A02-4DE6-A7B9-B389AA5F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75DA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2024-05-06T15:49:00Z</dcterms:created>
  <dcterms:modified xsi:type="dcterms:W3CDTF">2024-05-06T15:50:00Z</dcterms:modified>
</cp:coreProperties>
</file>